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557" w:rsidRPr="0063009A" w:rsidRDefault="001D3557" w:rsidP="0063009A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ЗАРИПОВА МАРЬЯМ ИСМАГИЛОВНА </w:t>
      </w:r>
    </w:p>
    <w:p w:rsidR="001D3557" w:rsidRDefault="001D3557" w:rsidP="0063009A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D3557" w:rsidRPr="00BD40F1" w:rsidRDefault="001D3557" w:rsidP="0063009A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BD40F1">
        <w:rPr>
          <w:rFonts w:ascii="Times New Roman" w:hAnsi="Times New Roman"/>
          <w:b/>
          <w:sz w:val="32"/>
          <w:szCs w:val="32"/>
        </w:rPr>
        <w:t>«Пусть все живут в мире»</w:t>
      </w:r>
    </w:p>
    <w:p w:rsidR="001D3557" w:rsidRDefault="001D3557" w:rsidP="0063009A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D3557" w:rsidRDefault="001D3557" w:rsidP="00DF1E9A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63009A">
        <w:rPr>
          <w:rFonts w:ascii="Times New Roman" w:hAnsi="Times New Roman"/>
          <w:sz w:val="28"/>
          <w:szCs w:val="28"/>
        </w:rPr>
        <w:t>В годы войны работала в колхозе «Комсомолец» Лаишевского  района РТ</w:t>
      </w:r>
      <w:r>
        <w:rPr>
          <w:rFonts w:ascii="Times New Roman" w:hAnsi="Times New Roman"/>
          <w:sz w:val="28"/>
          <w:szCs w:val="28"/>
        </w:rPr>
        <w:t>.</w:t>
      </w:r>
    </w:p>
    <w:p w:rsidR="001D3557" w:rsidRDefault="001D3557" w:rsidP="00DF1E9A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D3557" w:rsidRPr="0063009A" w:rsidRDefault="001D3557" w:rsidP="0063009A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r w:rsidRPr="009927E1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413.25pt;height:360.75pt;rotation:90;visibility:visible">
            <v:imagedata r:id="rId6" o:title="" croptop="49562f" cropbottom="1489f" cropleft="37767f" cropright="5714f"/>
          </v:shape>
        </w:pict>
      </w:r>
      <w:bookmarkEnd w:id="0"/>
    </w:p>
    <w:p w:rsidR="001D3557" w:rsidRPr="0063009A" w:rsidRDefault="001D3557">
      <w:pPr>
        <w:rPr>
          <w:rFonts w:ascii="Times New Roman" w:hAnsi="Times New Roman"/>
          <w:sz w:val="28"/>
          <w:szCs w:val="28"/>
        </w:rPr>
      </w:pPr>
    </w:p>
    <w:sectPr w:rsidR="001D3557" w:rsidRPr="0063009A" w:rsidSect="002B48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3557" w:rsidRDefault="001D3557" w:rsidP="005037F0">
      <w:pPr>
        <w:spacing w:after="0" w:line="240" w:lineRule="auto"/>
      </w:pPr>
      <w:r>
        <w:separator/>
      </w:r>
    </w:p>
  </w:endnote>
  <w:endnote w:type="continuationSeparator" w:id="1">
    <w:p w:rsidR="001D3557" w:rsidRDefault="001D3557" w:rsidP="00503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3557" w:rsidRDefault="001D3557" w:rsidP="005037F0">
      <w:pPr>
        <w:spacing w:after="0" w:line="240" w:lineRule="auto"/>
      </w:pPr>
      <w:r>
        <w:separator/>
      </w:r>
    </w:p>
  </w:footnote>
  <w:footnote w:type="continuationSeparator" w:id="1">
    <w:p w:rsidR="001D3557" w:rsidRDefault="001D3557" w:rsidP="005037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37F0"/>
    <w:rsid w:val="001879FD"/>
    <w:rsid w:val="001925BE"/>
    <w:rsid w:val="001D3557"/>
    <w:rsid w:val="002B48C5"/>
    <w:rsid w:val="00434133"/>
    <w:rsid w:val="004B0F27"/>
    <w:rsid w:val="005037F0"/>
    <w:rsid w:val="0063009A"/>
    <w:rsid w:val="008D0B4D"/>
    <w:rsid w:val="009927E1"/>
    <w:rsid w:val="00BD40F1"/>
    <w:rsid w:val="00C14A52"/>
    <w:rsid w:val="00C35BA2"/>
    <w:rsid w:val="00CB0873"/>
    <w:rsid w:val="00DA5148"/>
    <w:rsid w:val="00DF1E9A"/>
    <w:rsid w:val="00E1203D"/>
    <w:rsid w:val="00E62CA9"/>
    <w:rsid w:val="00E9166F"/>
    <w:rsid w:val="00E96705"/>
    <w:rsid w:val="00EC5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8C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037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037F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5037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037F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037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037F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495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1</Pages>
  <Words>19</Words>
  <Characters>110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комп-тат2</dc:creator>
  <cp:keywords/>
  <dc:description/>
  <cp:lastModifiedBy>Admin</cp:lastModifiedBy>
  <cp:revision>5</cp:revision>
  <dcterms:created xsi:type="dcterms:W3CDTF">2015-02-25T11:38:00Z</dcterms:created>
  <dcterms:modified xsi:type="dcterms:W3CDTF">2015-04-10T14:22:00Z</dcterms:modified>
</cp:coreProperties>
</file>